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S5-237425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BAFD83" w:rsidR="00F25D98" w:rsidRDefault="00404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9C6780" w:rsidR="00F25D98" w:rsidRDefault="004046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28.623 Clarify </w:t>
            </w:r>
            <w:proofErr w:type="spellStart"/>
            <w:r w:rsidR="002640DD">
              <w:t>HeartbeatControl</w:t>
            </w:r>
            <w:proofErr w:type="spellEnd"/>
            <w:r w:rsidR="002640DD">
              <w:t xml:space="preserve"> IOC definition (stage3, yang)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AFD65" w:rsidR="001E41F3" w:rsidRDefault="00404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4604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09378" w:rsidR="00404604" w:rsidRDefault="00404604" w:rsidP="00404604">
            <w:pPr>
              <w:pStyle w:val="CRCoverPage"/>
              <w:spacing w:after="0"/>
              <w:ind w:left="100"/>
              <w:rPr>
                <w:noProof/>
              </w:rPr>
            </w:pPr>
            <w:r w:rsidRPr="00065808">
              <w:rPr>
                <w:noProof/>
              </w:rPr>
              <w:t xml:space="preserve">Heartbeat notifications can be emitted by any MnS </w:t>
            </w:r>
            <w:r>
              <w:rPr>
                <w:noProof/>
              </w:rPr>
              <w:t xml:space="preserve">producer </w:t>
            </w:r>
            <w:r w:rsidRPr="00065808">
              <w:rPr>
                <w:noProof/>
              </w:rPr>
              <w:t xml:space="preserve">which implements the heartbeat notification (28.532) and supports the heartbeat procedures (28.537).  Heartbeat notifications from different MnS </w:t>
            </w:r>
            <w:r>
              <w:rPr>
                <w:noProof/>
              </w:rPr>
              <w:t xml:space="preserve">producers </w:t>
            </w:r>
            <w:r w:rsidRPr="00065808">
              <w:rPr>
                <w:noProof/>
              </w:rPr>
              <w:t>may be included in the same subscription however the current description could be read to suggest these must be separate subscriptions.</w:t>
            </w:r>
          </w:p>
        </w:tc>
      </w:tr>
      <w:tr w:rsidR="004046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4604" w:rsidRDefault="00404604" w:rsidP="0040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4604" w:rsidRDefault="00404604" w:rsidP="0040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4604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62128" w:rsidR="00404604" w:rsidRDefault="00404604" w:rsidP="0040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HeartbeatControl definition to remove the implied limitation.</w:t>
            </w:r>
          </w:p>
        </w:tc>
      </w:tr>
      <w:tr w:rsidR="004046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4604" w:rsidRDefault="00404604" w:rsidP="0040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4604" w:rsidRDefault="00404604" w:rsidP="0040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4604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2EF13" w:rsidR="00404604" w:rsidRDefault="00404604" w:rsidP="0040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404604" w14:paraId="034AF533" w14:textId="77777777" w:rsidTr="00547111">
        <w:tc>
          <w:tcPr>
            <w:tcW w:w="2694" w:type="dxa"/>
            <w:gridSpan w:val="2"/>
          </w:tcPr>
          <w:p w14:paraId="39D9EB5B" w14:textId="77777777" w:rsidR="00404604" w:rsidRDefault="00404604" w:rsidP="0040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4604" w:rsidRDefault="00404604" w:rsidP="0040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4604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A62D3" w:rsidR="00404604" w:rsidRDefault="00404604" w:rsidP="0040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D.2.6a</w:t>
            </w:r>
          </w:p>
        </w:tc>
      </w:tr>
      <w:tr w:rsidR="004046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4604" w:rsidRDefault="00404604" w:rsidP="00404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4604" w:rsidRDefault="00404604" w:rsidP="00404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4604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CBA1402" w:rsidR="00404604" w:rsidRDefault="00404604" w:rsidP="0040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882E6DD" w:rsidR="00404604" w:rsidRDefault="00404604" w:rsidP="0040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4604" w:rsidRDefault="00404604" w:rsidP="00404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4604" w:rsidRDefault="00404604" w:rsidP="004046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6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4604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4604" w:rsidRDefault="00404604" w:rsidP="0040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F8381" w:rsidR="00404604" w:rsidRDefault="00404604" w:rsidP="0040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399A01D4" w:rsidR="00404604" w:rsidRDefault="00404604" w:rsidP="00404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A3CE8" w:rsidR="00404604" w:rsidRDefault="00404604" w:rsidP="004046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6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4604" w:rsidRDefault="00404604" w:rsidP="004046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4604" w:rsidRDefault="00404604" w:rsidP="0040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F7AE8" w:rsidR="00404604" w:rsidRDefault="00404604" w:rsidP="0040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238569B9" w:rsidR="00404604" w:rsidRDefault="00404604" w:rsidP="00404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38DDAA" w:rsidR="00404604" w:rsidRDefault="00404604" w:rsidP="004046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6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4604" w:rsidRDefault="00404604" w:rsidP="004046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4604" w:rsidRDefault="00404604" w:rsidP="0040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9C82C0" w:rsidR="00404604" w:rsidRDefault="00404604" w:rsidP="00404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9AAC1B9" w:rsidR="00404604" w:rsidRDefault="00404604" w:rsidP="00404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0F784D" w:rsidR="00404604" w:rsidRDefault="00404604" w:rsidP="004046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6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4604" w:rsidRDefault="00404604" w:rsidP="00404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4604" w:rsidRDefault="00404604" w:rsidP="00404604">
            <w:pPr>
              <w:pStyle w:val="CRCoverPage"/>
              <w:spacing w:after="0"/>
              <w:rPr>
                <w:noProof/>
              </w:rPr>
            </w:pPr>
          </w:p>
        </w:tc>
      </w:tr>
      <w:tr w:rsidR="004046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4604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871FEE" w:rsidR="00404604" w:rsidRDefault="00404604" w:rsidP="00404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Pr="001701E3">
              <w:rPr>
                <w:noProof/>
                <w:color w:val="FF0000"/>
                <w:highlight w:val="yellow"/>
              </w:rPr>
              <w:t>&lt; forge to be added &gt;&gt;</w:t>
            </w:r>
          </w:p>
        </w:tc>
      </w:tr>
      <w:tr w:rsidR="004046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4604" w:rsidRPr="008863B9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4604" w:rsidRPr="008863B9" w:rsidRDefault="00404604" w:rsidP="004046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6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4604" w:rsidRDefault="00404604" w:rsidP="00404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4604" w:rsidRDefault="00404604" w:rsidP="00404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04ECC" w14:textId="77777777" w:rsidR="00C94D22" w:rsidRDefault="00C94D22">
      <w:r>
        <w:separator/>
      </w:r>
    </w:p>
  </w:endnote>
  <w:endnote w:type="continuationSeparator" w:id="0">
    <w:p w14:paraId="630B19B9" w14:textId="77777777" w:rsidR="00C94D22" w:rsidRDefault="00C9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996AB" w14:textId="77777777" w:rsidR="00C94D22" w:rsidRDefault="00C94D22">
      <w:r>
        <w:separator/>
      </w:r>
    </w:p>
  </w:footnote>
  <w:footnote w:type="continuationSeparator" w:id="0">
    <w:p w14:paraId="3DCD8E5D" w14:textId="77777777" w:rsidR="00C94D22" w:rsidRDefault="00C94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60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D2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7</cp:revision>
  <cp:lastPrinted>1900-01-01T05:00:00Z</cp:lastPrinted>
  <dcterms:created xsi:type="dcterms:W3CDTF">2020-02-03T08:32:00Z</dcterms:created>
  <dcterms:modified xsi:type="dcterms:W3CDTF">2023-10-31T20:09:00Z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S5-237425</vt:lpwstr>
  </property>
  <property fmtid="{D5CDD505-2E9C-101B-9397-08002B2CF9AE}" pid="10" name="Spec#">
    <vt:lpwstr>28.623</vt:lpwstr>
  </property>
  <property fmtid="{D5CDD505-2E9C-101B-9397-08002B2CF9AE}" pid="11" name="Cr#">
    <vt:lpwstr>0281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Rel-18 CR 28.623 Clarify HeartbeatControl IOC definition (stage3, yang)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